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4C" w:rsidRDefault="005D774C" w:rsidP="006C7069">
      <w:pPr>
        <w:rPr>
          <w:lang w:val="en-US"/>
        </w:rPr>
      </w:pPr>
    </w:p>
    <w:tbl>
      <w:tblPr>
        <w:tblW w:w="14601" w:type="dxa"/>
        <w:tblLayout w:type="fixed"/>
        <w:tblLook w:val="00A0"/>
      </w:tblPr>
      <w:tblGrid>
        <w:gridCol w:w="14601"/>
      </w:tblGrid>
      <w:tr w:rsidR="005D774C" w:rsidRPr="008E4B3E" w:rsidTr="00E216C6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D774C" w:rsidRPr="008E4B3E" w:rsidRDefault="005D774C" w:rsidP="006C7069">
            <w:pPr>
              <w:ind w:left="5040" w:right="-492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ПРИЛОЖЕНИЕ № 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D774C" w:rsidTr="00E216C6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D774C" w:rsidRDefault="005D774C" w:rsidP="00E216C6">
            <w:pPr>
              <w:ind w:left="5040" w:right="-4928"/>
              <w:rPr>
                <w:sz w:val="28"/>
                <w:szCs w:val="28"/>
              </w:rPr>
            </w:pPr>
            <w:r w:rsidRPr="0054285F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 xml:space="preserve">                              к  решению </w:t>
            </w:r>
            <w:r>
              <w:rPr>
                <w:sz w:val="28"/>
                <w:szCs w:val="28"/>
                <w:lang w:val="en-US"/>
              </w:rPr>
              <w:t>XXV</w:t>
            </w:r>
            <w:r>
              <w:rPr>
                <w:sz w:val="28"/>
                <w:szCs w:val="28"/>
              </w:rPr>
              <w:t xml:space="preserve"> сессии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созыва</w:t>
            </w:r>
          </w:p>
        </w:tc>
      </w:tr>
      <w:tr w:rsidR="005D774C" w:rsidTr="00E216C6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D774C" w:rsidRDefault="005D774C" w:rsidP="00E216C6">
            <w:pPr>
              <w:ind w:left="5040" w:right="-4928"/>
              <w:rPr>
                <w:sz w:val="28"/>
                <w:szCs w:val="28"/>
              </w:rPr>
            </w:pPr>
            <w:r w:rsidRPr="0054285F">
              <w:rPr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Совета муниципального образования</w:t>
            </w:r>
          </w:p>
        </w:tc>
      </w:tr>
      <w:tr w:rsidR="005D774C" w:rsidTr="00E216C6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D774C" w:rsidRDefault="005D774C" w:rsidP="00E216C6">
            <w:pPr>
              <w:ind w:left="5040" w:right="-492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>Выселковский район</w:t>
            </w:r>
          </w:p>
        </w:tc>
      </w:tr>
      <w:tr w:rsidR="005D774C" w:rsidRPr="006B0F65" w:rsidTr="00E216C6">
        <w:trPr>
          <w:cantSplit/>
        </w:trPr>
        <w:tc>
          <w:tcPr>
            <w:tcW w:w="14601" w:type="dxa"/>
            <w:noWrap/>
          </w:tcPr>
          <w:p w:rsidR="005D774C" w:rsidRPr="006B0F65" w:rsidRDefault="005D774C" w:rsidP="00E216C6">
            <w:pPr>
              <w:ind w:left="4932" w:right="-492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 xml:space="preserve">4 </w:t>
            </w:r>
            <w:r>
              <w:rPr>
                <w:sz w:val="28"/>
                <w:szCs w:val="28"/>
              </w:rPr>
              <w:t>апреля 2018 года № 5-208</w:t>
            </w:r>
          </w:p>
        </w:tc>
      </w:tr>
    </w:tbl>
    <w:p w:rsidR="005D774C" w:rsidRDefault="005D774C">
      <w:pPr>
        <w:rPr>
          <w:lang w:val="en-US"/>
        </w:rPr>
      </w:pPr>
    </w:p>
    <w:p w:rsidR="005D774C" w:rsidRPr="005041DA" w:rsidRDefault="005D774C" w:rsidP="005041DA">
      <w:pPr>
        <w:jc w:val="center"/>
      </w:pPr>
      <w:r w:rsidRPr="00257B02">
        <w:rPr>
          <w:b/>
          <w:bCs/>
        </w:rPr>
        <w:t xml:space="preserve">      Ведомственная структура расходов районного бюджета   на 2018  год</w:t>
      </w:r>
    </w:p>
    <w:p w:rsidR="005D774C" w:rsidRPr="005041DA" w:rsidRDefault="005D77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2"/>
        <w:gridCol w:w="6544"/>
        <w:gridCol w:w="992"/>
        <w:gridCol w:w="709"/>
        <w:gridCol w:w="709"/>
        <w:gridCol w:w="1701"/>
        <w:gridCol w:w="709"/>
        <w:gridCol w:w="1275"/>
        <w:gridCol w:w="231"/>
        <w:gridCol w:w="1329"/>
      </w:tblGrid>
      <w:tr w:rsidR="005D774C" w:rsidRPr="00257B02" w:rsidTr="00A31B24">
        <w:trPr>
          <w:trHeight w:val="3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/>
        </w:tc>
        <w:tc>
          <w:tcPr>
            <w:tcW w:w="992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506" w:type="dxa"/>
            <w:gridSpan w:val="2"/>
            <w:noWrap/>
          </w:tcPr>
          <w:p w:rsidR="005D774C" w:rsidRPr="00A31B24" w:rsidRDefault="005D774C"/>
        </w:tc>
        <w:tc>
          <w:tcPr>
            <w:tcW w:w="132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(тыс.рублей)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vMerge w:val="restart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№ п/п</w:t>
            </w:r>
          </w:p>
        </w:tc>
        <w:tc>
          <w:tcPr>
            <w:tcW w:w="6544" w:type="dxa"/>
            <w:vMerge w:val="restart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vMerge w:val="restart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вед</w:t>
            </w:r>
          </w:p>
        </w:tc>
        <w:tc>
          <w:tcPr>
            <w:tcW w:w="709" w:type="dxa"/>
            <w:vMerge w:val="restart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РЗ</w:t>
            </w:r>
          </w:p>
        </w:tc>
        <w:tc>
          <w:tcPr>
            <w:tcW w:w="709" w:type="dxa"/>
            <w:vMerge w:val="restart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ПР</w:t>
            </w:r>
          </w:p>
        </w:tc>
        <w:tc>
          <w:tcPr>
            <w:tcW w:w="1701" w:type="dxa"/>
            <w:vMerge w:val="restart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  <w:vMerge w:val="restart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ВР</w:t>
            </w:r>
          </w:p>
        </w:tc>
        <w:tc>
          <w:tcPr>
            <w:tcW w:w="2835" w:type="dxa"/>
            <w:gridSpan w:val="3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2018 год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vMerge/>
          </w:tcPr>
          <w:p w:rsidR="005D774C" w:rsidRPr="00A31B24" w:rsidRDefault="005D774C"/>
        </w:tc>
        <w:tc>
          <w:tcPr>
            <w:tcW w:w="6544" w:type="dxa"/>
            <w:vMerge/>
          </w:tcPr>
          <w:p w:rsidR="005D774C" w:rsidRPr="00A31B24" w:rsidRDefault="005D774C"/>
        </w:tc>
        <w:tc>
          <w:tcPr>
            <w:tcW w:w="992" w:type="dxa"/>
            <w:vMerge/>
          </w:tcPr>
          <w:p w:rsidR="005D774C" w:rsidRPr="00A31B24" w:rsidRDefault="005D774C"/>
        </w:tc>
        <w:tc>
          <w:tcPr>
            <w:tcW w:w="709" w:type="dxa"/>
            <w:vMerge/>
          </w:tcPr>
          <w:p w:rsidR="005D774C" w:rsidRPr="00A31B24" w:rsidRDefault="005D774C"/>
        </w:tc>
        <w:tc>
          <w:tcPr>
            <w:tcW w:w="709" w:type="dxa"/>
            <w:vMerge/>
          </w:tcPr>
          <w:p w:rsidR="005D774C" w:rsidRPr="00A31B24" w:rsidRDefault="005D774C"/>
        </w:tc>
        <w:tc>
          <w:tcPr>
            <w:tcW w:w="1701" w:type="dxa"/>
            <w:vMerge/>
          </w:tcPr>
          <w:p w:rsidR="005D774C" w:rsidRPr="00A31B24" w:rsidRDefault="005D774C"/>
        </w:tc>
        <w:tc>
          <w:tcPr>
            <w:tcW w:w="709" w:type="dxa"/>
            <w:vMerge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изменения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 учетом изменений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</w:t>
            </w: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</w:t>
            </w:r>
          </w:p>
        </w:tc>
      </w:tr>
      <w:tr w:rsidR="005D774C" w:rsidRPr="00257B02" w:rsidTr="00A31B24">
        <w:trPr>
          <w:trHeight w:val="5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РАСХОДЫ всего</w:t>
            </w:r>
          </w:p>
        </w:tc>
        <w:tc>
          <w:tcPr>
            <w:tcW w:w="99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14005,7</w:t>
            </w:r>
          </w:p>
        </w:tc>
        <w:tc>
          <w:tcPr>
            <w:tcW w:w="1560" w:type="dxa"/>
            <w:gridSpan w:val="2"/>
            <w:noWrap/>
          </w:tcPr>
          <w:p w:rsidR="005D774C" w:rsidRPr="00485DF6" w:rsidRDefault="005D774C" w:rsidP="00257B02">
            <w:pPr>
              <w:rPr>
                <w:b/>
                <w:bCs/>
                <w:lang w:val="en-US"/>
              </w:rPr>
            </w:pPr>
            <w:r w:rsidRPr="00A31B24">
              <w:rPr>
                <w:b/>
                <w:bCs/>
                <w:sz w:val="22"/>
                <w:szCs w:val="22"/>
              </w:rPr>
              <w:t>118</w:t>
            </w:r>
            <w:r>
              <w:rPr>
                <w:b/>
                <w:bCs/>
                <w:sz w:val="22"/>
                <w:szCs w:val="22"/>
                <w:lang w:val="en-US"/>
              </w:rPr>
              <w:t>1703</w:t>
            </w:r>
            <w:r w:rsidRPr="00A31B2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  в том числе:</w:t>
            </w:r>
          </w:p>
        </w:tc>
        <w:tc>
          <w:tcPr>
            <w:tcW w:w="992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/>
        </w:tc>
      </w:tr>
      <w:tr w:rsidR="005D774C" w:rsidRPr="00257B02" w:rsidTr="00A31B24">
        <w:trPr>
          <w:trHeight w:val="82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544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Администрация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485DF6" w:rsidRDefault="005D774C" w:rsidP="00257B0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9237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232838,5</w:t>
            </w:r>
          </w:p>
        </w:tc>
      </w:tr>
      <w:tr w:rsidR="005D774C" w:rsidRPr="00257B02" w:rsidTr="00A31B24">
        <w:trPr>
          <w:trHeight w:val="4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305,7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80608,0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1896,5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1896,5</w:t>
            </w:r>
          </w:p>
        </w:tc>
      </w:tr>
      <w:tr w:rsidR="005D774C" w:rsidRPr="00257B02" w:rsidTr="00A31B24">
        <w:trPr>
          <w:trHeight w:val="5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1896,5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50 1 00 00190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1896,5</w:t>
            </w:r>
          </w:p>
        </w:tc>
      </w:tr>
      <w:tr w:rsidR="005D774C" w:rsidRPr="00257B02" w:rsidTr="00A31B24">
        <w:trPr>
          <w:trHeight w:val="25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1896,5</w:t>
            </w:r>
          </w:p>
        </w:tc>
      </w:tr>
      <w:tr w:rsidR="005D774C" w:rsidRPr="00257B02" w:rsidTr="00A31B24">
        <w:trPr>
          <w:trHeight w:val="20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54230,2</w:t>
            </w:r>
          </w:p>
        </w:tc>
      </w:tr>
      <w:tr w:rsidR="005D774C" w:rsidRPr="00257B02" w:rsidTr="00A31B24">
        <w:trPr>
          <w:trHeight w:val="14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404,1</w:t>
            </w:r>
          </w:p>
        </w:tc>
      </w:tr>
      <w:tr w:rsidR="005D774C" w:rsidRPr="00257B02" w:rsidTr="00A31B24">
        <w:trPr>
          <w:trHeight w:val="8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404,1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404,1</w:t>
            </w:r>
          </w:p>
        </w:tc>
      </w:tr>
      <w:tr w:rsidR="005D774C" w:rsidRPr="00257B02" w:rsidTr="00A31B24">
        <w:trPr>
          <w:trHeight w:val="72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05 1 04 62340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404,1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05 1 04 62340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396,1</w:t>
            </w:r>
          </w:p>
        </w:tc>
      </w:tr>
      <w:tr w:rsidR="005D774C" w:rsidRPr="00257B02" w:rsidTr="00A31B24">
        <w:trPr>
          <w:trHeight w:val="15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05 1 04 62340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8,0</w:t>
            </w:r>
          </w:p>
        </w:tc>
      </w:tr>
      <w:tr w:rsidR="005D774C" w:rsidRPr="00257B02" w:rsidTr="00A31B24">
        <w:trPr>
          <w:trHeight w:val="31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588,5</w:t>
            </w:r>
          </w:p>
        </w:tc>
      </w:tr>
      <w:tr w:rsidR="005D774C" w:rsidRPr="00257B02" w:rsidTr="00A31B24">
        <w:trPr>
          <w:trHeight w:val="8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08 7 00 00000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588,5</w:t>
            </w:r>
          </w:p>
        </w:tc>
      </w:tr>
      <w:tr w:rsidR="005D774C" w:rsidRPr="00257B02" w:rsidTr="00A31B24">
        <w:trPr>
          <w:trHeight w:val="8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Создание жилищных условий для населения района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08 7 01 00000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588,5</w:t>
            </w:r>
          </w:p>
        </w:tc>
      </w:tr>
      <w:tr w:rsidR="005D774C" w:rsidRPr="00257B02" w:rsidTr="00A31B24">
        <w:trPr>
          <w:trHeight w:val="15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08 7 01 60870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588,5</w:t>
            </w:r>
          </w:p>
        </w:tc>
      </w:tr>
      <w:tr w:rsidR="005D774C" w:rsidRPr="00257B02" w:rsidTr="00A31B24">
        <w:trPr>
          <w:trHeight w:val="25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08 7 01 60870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558,5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08 7 01 60870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30,0</w:t>
            </w:r>
          </w:p>
        </w:tc>
      </w:tr>
      <w:tr w:rsidR="005D774C" w:rsidRPr="00257B02" w:rsidTr="00A31B24">
        <w:trPr>
          <w:trHeight w:val="17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11 0 00 0 0000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3712,7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3712,7</w:t>
            </w:r>
          </w:p>
        </w:tc>
      </w:tr>
      <w:tr w:rsidR="005D774C" w:rsidRPr="00257B02" w:rsidTr="00A31B24">
        <w:trPr>
          <w:trHeight w:val="11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3712,7</w:t>
            </w:r>
          </w:p>
        </w:tc>
      </w:tr>
      <w:tr w:rsidR="005D774C" w:rsidRPr="00257B02" w:rsidTr="00A31B24">
        <w:trPr>
          <w:trHeight w:val="19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11 1 04  60880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3124,0</w:t>
            </w:r>
          </w:p>
        </w:tc>
      </w:tr>
      <w:tr w:rsidR="005D774C" w:rsidRPr="00257B02" w:rsidTr="00A31B24">
        <w:trPr>
          <w:trHeight w:val="25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11 1 04  60880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2900,0</w:t>
            </w:r>
          </w:p>
        </w:tc>
      </w:tr>
      <w:tr w:rsidR="005D774C" w:rsidRPr="00257B02" w:rsidTr="00A31B24">
        <w:trPr>
          <w:trHeight w:val="11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11 1 04  60880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224,0</w:t>
            </w:r>
          </w:p>
        </w:tc>
      </w:tr>
      <w:tr w:rsidR="005D774C" w:rsidRPr="00257B02" w:rsidTr="00A31B24">
        <w:trPr>
          <w:trHeight w:val="13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11 1 04 60900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588,7</w:t>
            </w:r>
          </w:p>
        </w:tc>
      </w:tr>
      <w:tr w:rsidR="005D774C" w:rsidRPr="00257B02" w:rsidTr="00A31B24">
        <w:trPr>
          <w:trHeight w:val="23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11 1 04 60900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488,7</w:t>
            </w:r>
          </w:p>
        </w:tc>
      </w:tr>
      <w:tr w:rsidR="005D774C" w:rsidRPr="00257B02" w:rsidTr="00A31B24">
        <w:trPr>
          <w:trHeight w:val="12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11 1 04 60900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25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1177,4</w:t>
            </w:r>
          </w:p>
        </w:tc>
      </w:tr>
      <w:tr w:rsidR="005D774C" w:rsidRPr="00257B02" w:rsidTr="00A31B24">
        <w:trPr>
          <w:trHeight w:val="9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1177,4</w:t>
            </w:r>
          </w:p>
        </w:tc>
      </w:tr>
      <w:tr w:rsidR="005D774C" w:rsidRPr="00257B02" w:rsidTr="00A31B24">
        <w:trPr>
          <w:trHeight w:val="9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1177,4</w:t>
            </w:r>
          </w:p>
        </w:tc>
      </w:tr>
      <w:tr w:rsidR="005D774C" w:rsidRPr="00257B02" w:rsidTr="00A31B24">
        <w:trPr>
          <w:trHeight w:val="15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13 1 01 60910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1177,4</w:t>
            </w:r>
          </w:p>
        </w:tc>
      </w:tr>
      <w:tr w:rsidR="005D774C" w:rsidRPr="00257B02" w:rsidTr="00A31B24">
        <w:trPr>
          <w:trHeight w:val="28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13 1 01 60910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1070,0</w:t>
            </w:r>
          </w:p>
        </w:tc>
      </w:tr>
      <w:tr w:rsidR="005D774C" w:rsidRPr="00257B02" w:rsidTr="00A31B24">
        <w:trPr>
          <w:trHeight w:val="12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13 1 01 60910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48347,5</w:t>
            </w:r>
          </w:p>
        </w:tc>
      </w:tr>
      <w:tr w:rsidR="005D774C" w:rsidRPr="00257B02" w:rsidTr="00A31B24">
        <w:trPr>
          <w:trHeight w:val="13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48347,5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46627,5</w:t>
            </w:r>
          </w:p>
        </w:tc>
      </w:tr>
      <w:tr w:rsidR="005D774C" w:rsidRPr="00257B02" w:rsidTr="00A31B24">
        <w:trPr>
          <w:trHeight w:val="25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45328,5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1150,0</w:t>
            </w:r>
          </w:p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149,0</w:t>
            </w:r>
          </w:p>
        </w:tc>
      </w:tr>
      <w:tr w:rsidR="005D774C" w:rsidRPr="00257B02" w:rsidTr="00A31B24">
        <w:trPr>
          <w:trHeight w:val="24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а результате чрезвычайных ситуаций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51 1 00 60070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66,0</w:t>
            </w:r>
          </w:p>
        </w:tc>
      </w:tr>
      <w:tr w:rsidR="005D774C" w:rsidRPr="00257B02" w:rsidTr="00A31B24">
        <w:trPr>
          <w:trHeight w:val="25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51 1 00 60070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66,0</w:t>
            </w:r>
          </w:p>
        </w:tc>
      </w:tr>
      <w:tr w:rsidR="005D774C" w:rsidRPr="00257B02" w:rsidTr="00A31B24">
        <w:trPr>
          <w:trHeight w:val="19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51 1 00 60890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1588,0</w:t>
            </w:r>
          </w:p>
        </w:tc>
      </w:tr>
      <w:tr w:rsidR="005D774C" w:rsidRPr="00257B02" w:rsidTr="00A31B24">
        <w:trPr>
          <w:trHeight w:val="25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51 1 00 60890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1488,0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51 1 00 60890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47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51 1 00 62600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66,0</w:t>
            </w:r>
          </w:p>
        </w:tc>
      </w:tr>
      <w:tr w:rsidR="005D774C" w:rsidRPr="00257B02" w:rsidTr="00A31B24">
        <w:trPr>
          <w:trHeight w:val="25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51 1 00 62600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66,0</w:t>
            </w:r>
          </w:p>
        </w:tc>
      </w:tr>
      <w:tr w:rsidR="005D774C" w:rsidRPr="00257B02" w:rsidTr="00A31B24">
        <w:trPr>
          <w:trHeight w:val="7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</w:tr>
      <w:tr w:rsidR="005D774C" w:rsidRPr="00257B02" w:rsidTr="00A31B24">
        <w:trPr>
          <w:trHeight w:val="9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полномочий Российской Федерации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51 7 00 00000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</w:tr>
      <w:tr w:rsidR="005D774C" w:rsidRPr="00257B02" w:rsidTr="00A31B24">
        <w:trPr>
          <w:trHeight w:val="25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51 7 00 51200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</w:tr>
      <w:tr w:rsidR="005D774C" w:rsidRPr="00257B02" w:rsidTr="00A31B24">
        <w:trPr>
          <w:trHeight w:val="16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51 7 00 51200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96,5</w:t>
            </w:r>
          </w:p>
        </w:tc>
      </w:tr>
      <w:tr w:rsidR="005D774C" w:rsidRPr="00257B02" w:rsidTr="00A31B24">
        <w:trPr>
          <w:trHeight w:val="4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2000,0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2000,0</w:t>
            </w:r>
          </w:p>
        </w:tc>
      </w:tr>
      <w:tr w:rsidR="005D774C" w:rsidRPr="00257B02" w:rsidTr="00A31B24">
        <w:trPr>
          <w:trHeight w:val="7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2000,0</w:t>
            </w:r>
          </w:p>
        </w:tc>
      </w:tr>
      <w:tr w:rsidR="005D774C" w:rsidRPr="00257B02" w:rsidTr="00A31B24">
        <w:trPr>
          <w:trHeight w:val="12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51 2 00 10490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2000,0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51 2 00 10490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2000,0</w:t>
            </w:r>
          </w:p>
        </w:tc>
      </w:tr>
      <w:tr w:rsidR="005D774C" w:rsidRPr="00257B02" w:rsidTr="00A31B24">
        <w:trPr>
          <w:trHeight w:val="5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209,2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22384,8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"Обеспечение безопасности населения"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75,0</w:t>
            </w:r>
          </w:p>
        </w:tc>
      </w:tr>
      <w:tr w:rsidR="005D774C" w:rsidRPr="00257B02" w:rsidTr="00A31B24">
        <w:trPr>
          <w:trHeight w:val="20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5,0</w:t>
            </w:r>
          </w:p>
        </w:tc>
      </w:tr>
      <w:tr w:rsidR="005D774C" w:rsidRPr="00257B02" w:rsidTr="00A31B24">
        <w:trPr>
          <w:trHeight w:val="14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07 2 01 00000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5,0</w:t>
            </w:r>
          </w:p>
        </w:tc>
      </w:tr>
      <w:tr w:rsidR="005D774C" w:rsidRPr="00257B02" w:rsidTr="00A31B24">
        <w:trPr>
          <w:trHeight w:val="8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07 2 01 10050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07 2 01 10050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5,0</w:t>
            </w:r>
          </w:p>
        </w:tc>
      </w:tr>
      <w:tr w:rsidR="005D774C" w:rsidRPr="00257B02" w:rsidTr="00A31B24">
        <w:trPr>
          <w:trHeight w:val="16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07 3 00 00000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15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07 3 01 00000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6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07 3 01 10260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07 3 01 10260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10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07 4 00 00000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60,0</w:t>
            </w:r>
          </w:p>
        </w:tc>
      </w:tr>
      <w:tr w:rsidR="005D774C" w:rsidRPr="00257B02" w:rsidTr="00A31B24">
        <w:trPr>
          <w:trHeight w:val="12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07 4 01 00000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60,0</w:t>
            </w:r>
          </w:p>
        </w:tc>
      </w:tr>
      <w:tr w:rsidR="005D774C" w:rsidRPr="00257B02" w:rsidTr="00A31B24">
        <w:trPr>
          <w:trHeight w:val="16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07 4 01 10270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07 4 01 10270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60,0</w:t>
            </w:r>
          </w:p>
        </w:tc>
      </w:tr>
      <w:tr w:rsidR="005D774C" w:rsidRPr="00257B02" w:rsidTr="00A31B24">
        <w:trPr>
          <w:trHeight w:val="18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1000,0</w:t>
            </w:r>
          </w:p>
        </w:tc>
      </w:tr>
      <w:tr w:rsidR="005D774C" w:rsidRPr="00257B02" w:rsidTr="00A31B24">
        <w:trPr>
          <w:trHeight w:val="8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1000,0</w:t>
            </w:r>
          </w:p>
        </w:tc>
      </w:tr>
      <w:tr w:rsidR="005D774C" w:rsidRPr="00257B02" w:rsidTr="00A31B24">
        <w:trPr>
          <w:trHeight w:val="15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09 2 01 00000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1000,0</w:t>
            </w:r>
          </w:p>
        </w:tc>
      </w:tr>
      <w:tr w:rsidR="005D774C" w:rsidRPr="00257B02" w:rsidTr="00A31B24">
        <w:trPr>
          <w:trHeight w:val="17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09 2 01 10060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1000,0</w:t>
            </w:r>
          </w:p>
        </w:tc>
      </w:tr>
      <w:tr w:rsidR="005D774C" w:rsidRPr="00257B02" w:rsidTr="00A31B24">
        <w:trPr>
          <w:trHeight w:val="12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09 2 01 10060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1000,0</w:t>
            </w:r>
          </w:p>
        </w:tc>
      </w:tr>
      <w:tr w:rsidR="005D774C" w:rsidRPr="00257B02" w:rsidTr="00A31B24">
        <w:trPr>
          <w:trHeight w:val="17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1130,0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1130,0</w:t>
            </w:r>
          </w:p>
        </w:tc>
      </w:tr>
      <w:tr w:rsidR="005D774C" w:rsidRPr="00257B02" w:rsidTr="00A31B24">
        <w:trPr>
          <w:trHeight w:val="20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20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12 1 01 10380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1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12 1 01 10380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16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270,0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170,0</w:t>
            </w:r>
          </w:p>
        </w:tc>
      </w:tr>
      <w:tr w:rsidR="005D774C" w:rsidRPr="00257B02" w:rsidTr="00A31B24">
        <w:trPr>
          <w:trHeight w:val="27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0,1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-29,0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1,0</w:t>
            </w:r>
          </w:p>
        </w:tc>
      </w:tr>
      <w:tr w:rsidR="005D774C" w:rsidRPr="00257B02" w:rsidTr="00A31B24">
        <w:trPr>
          <w:trHeight w:val="10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48,9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168,9</w:t>
            </w:r>
          </w:p>
        </w:tc>
      </w:tr>
      <w:tr w:rsidR="005D774C" w:rsidRPr="00257B02" w:rsidTr="00A31B24">
        <w:trPr>
          <w:trHeight w:val="36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12 1 02 10390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5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12 1 02 10390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0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Общесистемные и обеспечивающие мероприятия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850,0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12 1 03 10150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850,0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12 1 03 10150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850,0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9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22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14 1 02 10010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1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14 1 02 10010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4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19929,8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Мероприятия в рамках управления имуществом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51 3 00 00000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270,0</w:t>
            </w:r>
          </w:p>
        </w:tc>
      </w:tr>
      <w:tr w:rsidR="005D774C" w:rsidRPr="00257B02" w:rsidTr="00A31B24">
        <w:trPr>
          <w:trHeight w:val="19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51 3 00 10010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270,0</w:t>
            </w:r>
          </w:p>
        </w:tc>
      </w:tr>
      <w:tr w:rsidR="005D774C" w:rsidRPr="00257B02" w:rsidTr="00A31B24">
        <w:trPr>
          <w:trHeight w:val="14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51 3 00 10010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270,0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51 4 00 00000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Прочие обязательства муниципального образования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51 4 00 10020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1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51 4 00 10020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10,0</w:t>
            </w:r>
          </w:p>
        </w:tc>
      </w:tr>
      <w:tr w:rsidR="005D774C" w:rsidRPr="00257B02" w:rsidTr="00A31B24">
        <w:trPr>
          <w:trHeight w:val="6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51 4 00 10020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190,0</w:t>
            </w:r>
          </w:p>
        </w:tc>
      </w:tr>
      <w:tr w:rsidR="005D774C" w:rsidRPr="00257B02" w:rsidTr="00A31B24">
        <w:trPr>
          <w:trHeight w:val="9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хозяйственного обслуживания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51 5 00 00000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17613,8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51 5 00 00590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17613,8</w:t>
            </w:r>
          </w:p>
        </w:tc>
      </w:tr>
      <w:tr w:rsidR="005D774C" w:rsidRPr="00257B02" w:rsidTr="00A31B24">
        <w:trPr>
          <w:trHeight w:val="25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51 5 00 00590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10395,0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51 5 00 00590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6768,8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51 5 00 00590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450,0</w:t>
            </w:r>
          </w:p>
        </w:tc>
      </w:tr>
      <w:tr w:rsidR="005D774C" w:rsidRPr="00257B02" w:rsidTr="00A31B24">
        <w:trPr>
          <w:trHeight w:val="5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Муниципальный архив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51 6 00 00000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1846,0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51 6 00 00590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1846,0</w:t>
            </w:r>
          </w:p>
        </w:tc>
      </w:tr>
      <w:tr w:rsidR="005D774C" w:rsidRPr="00257B02" w:rsidTr="00A31B24">
        <w:trPr>
          <w:trHeight w:val="25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51 6 00 00590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1535,0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51 6 00 00590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296,0</w:t>
            </w:r>
          </w:p>
        </w:tc>
      </w:tr>
      <w:tr w:rsidR="005D774C" w:rsidRPr="00257B02" w:rsidTr="00A31B24">
        <w:trPr>
          <w:trHeight w:val="5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51 6 00 00590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15,0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7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8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99 1 00 00000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99 1 00 10030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13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99 1 00 10030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6837,7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6837,7</w:t>
            </w:r>
          </w:p>
        </w:tc>
      </w:tr>
      <w:tr w:rsidR="005D774C" w:rsidRPr="00257B02" w:rsidTr="00A31B24">
        <w:trPr>
          <w:trHeight w:val="16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6837,7</w:t>
            </w:r>
          </w:p>
        </w:tc>
      </w:tr>
      <w:tr w:rsidR="005D774C" w:rsidRPr="00257B02" w:rsidTr="00A31B24">
        <w:trPr>
          <w:trHeight w:val="22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6837,7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6631,7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6351,7</w:t>
            </w:r>
          </w:p>
        </w:tc>
      </w:tr>
      <w:tr w:rsidR="005D774C" w:rsidRPr="00257B02" w:rsidTr="00A31B24">
        <w:trPr>
          <w:trHeight w:val="24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5714,0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237,7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617,7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20,0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07 1 01 10040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280,0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07 1 01 10040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280,0</w:t>
            </w:r>
          </w:p>
        </w:tc>
      </w:tr>
      <w:tr w:rsidR="005D774C" w:rsidRPr="00257B02" w:rsidTr="00A31B24">
        <w:trPr>
          <w:trHeight w:val="10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Профилактика терроризма в Краснодарском крае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106,0</w:t>
            </w:r>
          </w:p>
        </w:tc>
      </w:tr>
      <w:tr w:rsidR="005D774C" w:rsidRPr="00257B02" w:rsidTr="00A31B24">
        <w:trPr>
          <w:trHeight w:val="6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07 1 02 10040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07 1 02 10040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9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07 1 03 10040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07 1 03 10040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6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-1203,7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9531,7</w:t>
            </w:r>
          </w:p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-1406,6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7501,9</w:t>
            </w:r>
          </w:p>
        </w:tc>
      </w:tr>
      <w:tr w:rsidR="005D774C" w:rsidRPr="00257B02" w:rsidTr="00A31B24">
        <w:trPr>
          <w:trHeight w:val="24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-1406,6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7501,9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-1406,6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7501,9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-1411,4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7485,8</w:t>
            </w:r>
          </w:p>
        </w:tc>
      </w:tr>
      <w:tr w:rsidR="005D774C" w:rsidRPr="00257B02" w:rsidTr="00A31B24">
        <w:trPr>
          <w:trHeight w:val="50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13 1 01 60090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-1411,4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7485,8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13 1 01 60090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-1411,4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7485,8</w:t>
            </w:r>
          </w:p>
        </w:tc>
      </w:tr>
      <w:tr w:rsidR="005D774C" w:rsidRPr="00257B02" w:rsidTr="00A31B24">
        <w:trPr>
          <w:trHeight w:val="13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16,1</w:t>
            </w:r>
          </w:p>
        </w:tc>
      </w:tr>
      <w:tr w:rsidR="005D774C" w:rsidRPr="00257B02" w:rsidTr="00A31B24">
        <w:trPr>
          <w:trHeight w:val="36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13 1 02  61650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16,1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13 1 02  61650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16,1</w:t>
            </w:r>
          </w:p>
        </w:tc>
      </w:tr>
      <w:tr w:rsidR="005D774C" w:rsidRPr="00257B02" w:rsidTr="00A31B24">
        <w:trPr>
          <w:trHeight w:val="8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30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12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08 3 00 00000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11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Комплексное и устойчивое развитие дорожного хозяйства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08 3 01 00000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8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Ремонт и содержание дорог местного значения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08 3 01 10190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15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08 3 01 10190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379,8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1650,0</w:t>
            </w:r>
          </w:p>
        </w:tc>
      </w:tr>
      <w:tr w:rsidR="005D774C" w:rsidRPr="00257B02" w:rsidTr="00A31B24">
        <w:trPr>
          <w:trHeight w:val="20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7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3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09 1 01 10080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09 1 01 10080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29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1450,0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1450,0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1450,0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Реализация мероприятий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14 1 02 10070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1450,0</w:t>
            </w:r>
          </w:p>
        </w:tc>
      </w:tr>
      <w:tr w:rsidR="005D774C" w:rsidRPr="00257B02" w:rsidTr="00A31B24">
        <w:trPr>
          <w:trHeight w:val="13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14 1 02 10070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1450,0</w:t>
            </w:r>
          </w:p>
        </w:tc>
      </w:tr>
      <w:tr w:rsidR="005D774C" w:rsidRPr="00257B02" w:rsidTr="00A31B24">
        <w:trPr>
          <w:trHeight w:val="8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533,2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20496,2</w:t>
            </w:r>
          </w:p>
        </w:tc>
      </w:tr>
      <w:tr w:rsidR="005D774C" w:rsidRPr="00257B02" w:rsidTr="00A31B24">
        <w:trPr>
          <w:trHeight w:val="7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533,2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18196,2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433,2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</w:tr>
      <w:tr w:rsidR="005D774C" w:rsidRPr="00257B02" w:rsidTr="00A31B24">
        <w:trPr>
          <w:trHeight w:val="10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433,2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</w:tr>
      <w:tr w:rsidR="005D774C" w:rsidRPr="00257B02" w:rsidTr="00A31B24">
        <w:trPr>
          <w:trHeight w:val="14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433,2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</w:tr>
      <w:tr w:rsidR="005D774C" w:rsidRPr="00257B02" w:rsidTr="00A31B24">
        <w:trPr>
          <w:trHeight w:val="4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05 1 04 62730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05 1 04 62730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17096,2</w:t>
            </w:r>
          </w:p>
        </w:tc>
      </w:tr>
      <w:tr w:rsidR="005D774C" w:rsidRPr="00257B02" w:rsidTr="00A31B24">
        <w:trPr>
          <w:trHeight w:val="22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R0820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-16663,0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2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R0820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-16663,0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30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1100,0</w:t>
            </w:r>
          </w:p>
        </w:tc>
      </w:tr>
      <w:tr w:rsidR="005D774C" w:rsidRPr="00257B02" w:rsidTr="00A31B24">
        <w:trPr>
          <w:trHeight w:val="9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1100,0</w:t>
            </w:r>
          </w:p>
        </w:tc>
      </w:tr>
      <w:tr w:rsidR="005D774C" w:rsidRPr="00257B02" w:rsidTr="00A31B24">
        <w:trPr>
          <w:trHeight w:val="10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Содержание и обслуживание муниципального жилого фонда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1100,0</w:t>
            </w:r>
          </w:p>
        </w:tc>
      </w:tr>
      <w:tr w:rsidR="005D774C" w:rsidRPr="00257B02" w:rsidTr="00A31B24">
        <w:trPr>
          <w:trHeight w:val="6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08 1 02 10330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1100,0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08 1 02 10330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1100,0</w:t>
            </w:r>
          </w:p>
        </w:tc>
      </w:tr>
      <w:tr w:rsidR="005D774C" w:rsidRPr="00257B02" w:rsidTr="00A31B24">
        <w:trPr>
          <w:trHeight w:val="4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32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14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08 5 00 00000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Организация утилизации бытовых и промышленных отходов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08 5 01 00000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10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подпрограммы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08 5 01 10140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08 5 01 10140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2300,0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2801,0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6575,0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32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8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9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сети и инфраструктуры образовательных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10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Строительство объекта "Общеобразовательная школа на 550 мест"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08 1 01 10370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08 1 01 10370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2575,0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Профессиональная подготовка,переподготовка и повышение квалификации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22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14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Повышение квалификации медицинских работников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02 1 04 16300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15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02 1 04 16300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3405,0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отдыха, оздоровения и занятости детей и подростков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50,0</w:t>
            </w:r>
          </w:p>
        </w:tc>
      </w:tr>
      <w:tr w:rsidR="005D774C" w:rsidRPr="00257B02" w:rsidTr="00A31B24">
        <w:trPr>
          <w:trHeight w:val="18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3255,0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3255,0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2400,0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2329,0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1,0</w:t>
            </w:r>
          </w:p>
        </w:tc>
      </w:tr>
      <w:tr w:rsidR="005D774C" w:rsidRPr="00257B02" w:rsidTr="00A31B24">
        <w:trPr>
          <w:trHeight w:val="21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855,0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06 1 02 10230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06 1 02 10230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226,0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855,0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6807,0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104227,9</w:t>
            </w:r>
          </w:p>
        </w:tc>
      </w:tr>
      <w:tr w:rsidR="005D774C" w:rsidRPr="00257B02" w:rsidTr="00A31B24">
        <w:trPr>
          <w:trHeight w:val="5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23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8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14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33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02 1 01 60850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14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02 1 01 60850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>
            <w:r>
              <w:rPr>
                <w:sz w:val="22"/>
                <w:szCs w:val="22"/>
              </w:rPr>
              <w:t>-5983,7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21214,8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12790,7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83013,1</w:t>
            </w:r>
          </w:p>
        </w:tc>
      </w:tr>
      <w:tr w:rsidR="005D774C" w:rsidRPr="00257B02" w:rsidTr="00A31B24">
        <w:trPr>
          <w:trHeight w:val="22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12790,7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83013,1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12790,7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83013,1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5739,7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32501,1</w:t>
            </w:r>
          </w:p>
        </w:tc>
      </w:tr>
      <w:tr w:rsidR="005D774C" w:rsidRPr="00257B02" w:rsidTr="00A31B24">
        <w:trPr>
          <w:trHeight w:val="36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02 1 01 60850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5739,7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32501,1</w:t>
            </w:r>
          </w:p>
        </w:tc>
      </w:tr>
      <w:tr w:rsidR="005D774C" w:rsidRPr="00257B02" w:rsidTr="00A31B24">
        <w:trPr>
          <w:trHeight w:val="14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02 1 01 60850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5739,7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32501,1</w:t>
            </w:r>
          </w:p>
        </w:tc>
      </w:tr>
      <w:tr w:rsidR="005D774C" w:rsidRPr="00257B02" w:rsidTr="00A31B24">
        <w:trPr>
          <w:trHeight w:val="16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Cовершенствование системы оказания специализированной  медицинской помощи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2118,1</w:t>
            </w:r>
          </w:p>
        </w:tc>
      </w:tr>
      <w:tr w:rsidR="005D774C" w:rsidRPr="00257B02" w:rsidTr="00A31B24">
        <w:trPr>
          <w:trHeight w:val="49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02 1 02 60810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2118,1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02 1 02 60810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2118,1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2513,7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33156,6</w:t>
            </w:r>
          </w:p>
        </w:tc>
      </w:tr>
      <w:tr w:rsidR="005D774C" w:rsidRPr="00257B02" w:rsidTr="00A31B24">
        <w:trPr>
          <w:trHeight w:val="52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02 1 03 61080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2513,7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33156,6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02 1 03 61080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2513,7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33156,6</w:t>
            </w:r>
          </w:p>
        </w:tc>
      </w:tr>
      <w:tr w:rsidR="005D774C" w:rsidRPr="00257B02" w:rsidTr="00A31B24">
        <w:trPr>
          <w:trHeight w:val="24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4537,3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13737,3</w:t>
            </w:r>
          </w:p>
        </w:tc>
      </w:tr>
      <w:tr w:rsidR="005D774C" w:rsidRPr="00257B02" w:rsidTr="00A31B24">
        <w:trPr>
          <w:trHeight w:val="20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02 1 06 60960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10700,0</w:t>
            </w:r>
          </w:p>
        </w:tc>
      </w:tr>
      <w:tr w:rsidR="005D774C" w:rsidRPr="00257B02" w:rsidTr="00A31B24">
        <w:trPr>
          <w:trHeight w:val="15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02 1 06 60960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10700,0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02 1 06 60960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-9200,0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Реализация мероприятий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>
              <w:rPr>
                <w:sz w:val="22"/>
                <w:szCs w:val="22"/>
              </w:rPr>
              <w:t>02 1 06 15670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1698,3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1698,3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 w:rsidP="00485DF6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>
              <w:rPr>
                <w:sz w:val="22"/>
                <w:szCs w:val="22"/>
              </w:rPr>
              <w:t>02 1 06 15670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1698,3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>
              <w:rPr>
                <w:sz w:val="22"/>
                <w:szCs w:val="22"/>
              </w:rPr>
              <w:t>1698,3</w:t>
            </w:r>
          </w:p>
        </w:tc>
      </w:tr>
      <w:tr w:rsidR="005D774C" w:rsidRPr="00257B02" w:rsidTr="00A31B24">
        <w:trPr>
          <w:trHeight w:val="10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 устойчивому развитию Выселковского района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L5670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1339,0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1339,0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06 L5670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1339,0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1339,0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Меры социальной поддержки медицинским работникам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02 1 07 00000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1500,0</w:t>
            </w:r>
          </w:p>
        </w:tc>
      </w:tr>
      <w:tr w:rsidR="005D774C" w:rsidRPr="00257B02" w:rsidTr="00A31B24">
        <w:trPr>
          <w:trHeight w:val="30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02 1 07 10470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02 1 07 10470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1500,0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2023,0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19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11 1 01 10100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11 1 01 10100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1700,0</w:t>
            </w:r>
          </w:p>
        </w:tc>
      </w:tr>
      <w:tr w:rsidR="005D774C" w:rsidRPr="00257B02" w:rsidTr="00A31B24">
        <w:trPr>
          <w:trHeight w:val="9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5,2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5,2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5,2</w:t>
            </w:r>
          </w:p>
        </w:tc>
      </w:tr>
      <w:tr w:rsidR="005D774C" w:rsidRPr="00257B02" w:rsidTr="00A31B24">
        <w:trPr>
          <w:trHeight w:val="4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05 1 04 60580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5,2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05 1 04 60580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5,2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18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Поддержка общественных организаций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11 1 02 10230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11 1 02 10230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317,8</w:t>
            </w:r>
          </w:p>
        </w:tc>
      </w:tr>
      <w:tr w:rsidR="005D774C" w:rsidRPr="00257B02" w:rsidTr="00A31B24">
        <w:trPr>
          <w:trHeight w:val="4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1750,0</w:t>
            </w:r>
          </w:p>
        </w:tc>
      </w:tr>
      <w:tr w:rsidR="005D774C" w:rsidRPr="00257B02" w:rsidTr="00A31B24">
        <w:trPr>
          <w:trHeight w:val="4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1750,0</w:t>
            </w:r>
          </w:p>
        </w:tc>
      </w:tr>
      <w:tr w:rsidR="005D774C" w:rsidRPr="00257B02" w:rsidTr="00A31B24">
        <w:trPr>
          <w:trHeight w:val="20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950,0</w:t>
            </w:r>
          </w:p>
        </w:tc>
      </w:tr>
      <w:tr w:rsidR="005D774C" w:rsidRPr="00257B02" w:rsidTr="00A31B24">
        <w:trPr>
          <w:trHeight w:val="9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950,0</w:t>
            </w:r>
          </w:p>
        </w:tc>
      </w:tr>
      <w:tr w:rsidR="005D774C" w:rsidRPr="00257B02" w:rsidTr="00A31B24">
        <w:trPr>
          <w:trHeight w:val="16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950,0</w:t>
            </w:r>
          </w:p>
        </w:tc>
      </w:tr>
      <w:tr w:rsidR="005D774C" w:rsidRPr="00257B02" w:rsidTr="00A31B24">
        <w:trPr>
          <w:trHeight w:val="14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04 1 01 10110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950,0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04 1 01 10110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950,0</w:t>
            </w:r>
          </w:p>
        </w:tc>
      </w:tr>
      <w:tr w:rsidR="005D774C" w:rsidRPr="00257B02" w:rsidTr="00A31B24">
        <w:trPr>
          <w:trHeight w:val="32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0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Развитие общественной инфраструктуры муниципального значения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Развитие спортивных сооружений в Выселковском районе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08 1 03 12620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4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08 1 03 12620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4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5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16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9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21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02 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20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12 1 01 10120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12 1 01 10120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00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16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51 8 00 00000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9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51 8 00 10130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902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51 8 00 10130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700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-1158,0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24,0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544" w:type="dxa"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22760,1</w:t>
            </w:r>
          </w:p>
        </w:tc>
      </w:tr>
      <w:tr w:rsidR="005D774C" w:rsidRPr="00257B02" w:rsidTr="00A31B24">
        <w:trPr>
          <w:trHeight w:val="4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15845,0</w:t>
            </w:r>
          </w:p>
        </w:tc>
      </w:tr>
      <w:tr w:rsidR="005D774C" w:rsidRPr="00257B02" w:rsidTr="00A31B24">
        <w:trPr>
          <w:trHeight w:val="16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15845,0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15845,0</w:t>
            </w:r>
          </w:p>
        </w:tc>
      </w:tr>
      <w:tr w:rsidR="005D774C" w:rsidRPr="00257B02" w:rsidTr="00A31B24">
        <w:trPr>
          <w:trHeight w:val="15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15845,0</w:t>
            </w:r>
          </w:p>
        </w:tc>
      </w:tr>
      <w:tr w:rsidR="005D774C" w:rsidRPr="00257B02" w:rsidTr="00A31B24">
        <w:trPr>
          <w:trHeight w:val="11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67 1 00 00190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15845,0</w:t>
            </w:r>
          </w:p>
        </w:tc>
      </w:tr>
      <w:tr w:rsidR="005D774C" w:rsidRPr="00257B02" w:rsidTr="00A31B24">
        <w:trPr>
          <w:trHeight w:val="25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-620,0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12651,0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620,0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3162,0</w:t>
            </w:r>
          </w:p>
        </w:tc>
      </w:tr>
      <w:tr w:rsidR="005D774C" w:rsidRPr="00257B02" w:rsidTr="00A31B24">
        <w:trPr>
          <w:trHeight w:val="4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32,0</w:t>
            </w:r>
          </w:p>
        </w:tc>
      </w:tr>
      <w:tr w:rsidR="005D774C" w:rsidRPr="00257B02" w:rsidTr="00A31B24">
        <w:trPr>
          <w:trHeight w:val="12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16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4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Поддержание устойчивого исполнения местных бюджетов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67 3 00 00000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12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Дотации на выравнивание бюджетной обеспеченности поселений за счет средств краевого бюджета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67 3 00 60030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-6085,3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4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67 3 00 60030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-6085,3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3 00 S0030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6085,3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67 3 00 S0030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6085,3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6915,1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544" w:type="dxa"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1898,8</w:t>
            </w:r>
          </w:p>
        </w:tc>
      </w:tr>
      <w:tr w:rsidR="005D774C" w:rsidRPr="00257B02" w:rsidTr="00A31B24">
        <w:trPr>
          <w:trHeight w:val="5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1898,8</w:t>
            </w:r>
          </w:p>
        </w:tc>
      </w:tr>
      <w:tr w:rsidR="005D774C" w:rsidRPr="00257B02" w:rsidTr="00A31B24">
        <w:trPr>
          <w:trHeight w:val="16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1898,8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1898,8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930,0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68 1 00 00190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930,0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68 1 00 00190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930,0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968,8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603,0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362,5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240,0</w:t>
            </w:r>
          </w:p>
        </w:tc>
      </w:tr>
      <w:tr w:rsidR="005D774C" w:rsidRPr="00257B02" w:rsidTr="00A31B24">
        <w:trPr>
          <w:trHeight w:val="7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0,5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68 2 00 20010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365,8</w:t>
            </w:r>
          </w:p>
        </w:tc>
      </w:tr>
      <w:tr w:rsidR="005D774C" w:rsidRPr="00257B02" w:rsidTr="00A31B24">
        <w:trPr>
          <w:trHeight w:val="23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06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68 2 00 20010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365,8</w:t>
            </w:r>
          </w:p>
        </w:tc>
      </w:tr>
      <w:tr w:rsidR="005D774C" w:rsidRPr="00257B02" w:rsidTr="00A31B24">
        <w:trPr>
          <w:trHeight w:val="127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544" w:type="dxa"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4329,1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890394,3</w:t>
            </w:r>
          </w:p>
        </w:tc>
      </w:tr>
      <w:tr w:rsidR="005D774C" w:rsidRPr="00257B02" w:rsidTr="00A31B24">
        <w:trPr>
          <w:trHeight w:val="6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/>
        </w:tc>
        <w:tc>
          <w:tcPr>
            <w:tcW w:w="1701" w:type="dxa"/>
          </w:tcPr>
          <w:p w:rsidR="005D774C" w:rsidRPr="00A31B24" w:rsidRDefault="005D774C"/>
        </w:tc>
        <w:tc>
          <w:tcPr>
            <w:tcW w:w="709" w:type="dxa"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4329,1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842824,2</w:t>
            </w:r>
          </w:p>
        </w:tc>
      </w:tr>
      <w:tr w:rsidR="005D774C" w:rsidRPr="00257B02" w:rsidTr="00A31B24">
        <w:trPr>
          <w:trHeight w:val="6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D774C" w:rsidRPr="00A31B24" w:rsidRDefault="005D774C"/>
        </w:tc>
        <w:tc>
          <w:tcPr>
            <w:tcW w:w="709" w:type="dxa"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1187,4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283294,3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1187,4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283294,3</w:t>
            </w:r>
          </w:p>
        </w:tc>
      </w:tr>
      <w:tr w:rsidR="005D774C" w:rsidRPr="00257B02" w:rsidTr="00A31B24">
        <w:trPr>
          <w:trHeight w:val="9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1187,4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283294,3</w:t>
            </w:r>
          </w:p>
        </w:tc>
      </w:tr>
      <w:tr w:rsidR="005D774C" w:rsidRPr="00257B02" w:rsidTr="00A31B24">
        <w:trPr>
          <w:trHeight w:val="6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дошкольного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1225,9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279816,2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1025,9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87224,9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1025,9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87224,9</w:t>
            </w:r>
          </w:p>
        </w:tc>
      </w:tr>
      <w:tr w:rsidR="005D774C" w:rsidRPr="00257B02" w:rsidTr="00A31B24">
        <w:trPr>
          <w:trHeight w:val="15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01 1 01 10210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685,7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48,2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637,5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01 1 01 60860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191705,6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191705,6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S0050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S0050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-38,5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3478,1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-38,5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113,0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-38,5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52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3365,1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3365,1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2680,8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387319,1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2680,8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387141,7</w:t>
            </w:r>
          </w:p>
        </w:tc>
      </w:tr>
      <w:tr w:rsidR="005D774C" w:rsidRPr="00257B02" w:rsidTr="00A31B24">
        <w:trPr>
          <w:trHeight w:val="9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2680,8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387141,7</w:t>
            </w:r>
          </w:p>
        </w:tc>
      </w:tr>
      <w:tr w:rsidR="005D774C" w:rsidRPr="00257B02" w:rsidTr="00A31B24">
        <w:trPr>
          <w:trHeight w:val="9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Развитие общеобразовательных учреждений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2642,3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383105,2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1842,3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90705,7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1842,3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90692,2</w:t>
            </w:r>
          </w:p>
        </w:tc>
      </w:tr>
      <w:tr w:rsidR="005D774C" w:rsidRPr="00257B02" w:rsidTr="00A31B24">
        <w:trPr>
          <w:trHeight w:val="5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0,1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01 1 02 10210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15651,4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15551,4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01 1 02 60860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273276,4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4256,4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268870,0</w:t>
            </w:r>
          </w:p>
        </w:tc>
      </w:tr>
      <w:tr w:rsidR="005D774C" w:rsidRPr="00257B02" w:rsidTr="00A31B24">
        <w:trPr>
          <w:trHeight w:val="24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01 1 02 62370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1736,4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01 1 02 62370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1736,4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01 1 02 62500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935,3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01 1 02 62500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935,3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S0050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S0050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800,0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Софинансирование мероприятий краевой программы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S0600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02 S0600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3836,5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38,5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38,5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35,8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35,8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2,7</w:t>
            </w:r>
          </w:p>
        </w:tc>
      </w:tr>
      <w:tr w:rsidR="005D774C" w:rsidRPr="00257B02" w:rsidTr="00A31B24">
        <w:trPr>
          <w:trHeight w:val="50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3798,0</w:t>
            </w:r>
          </w:p>
        </w:tc>
      </w:tr>
      <w:tr w:rsidR="005D774C" w:rsidRPr="00257B02" w:rsidTr="00A31B24">
        <w:trPr>
          <w:trHeight w:val="23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3738,0</w:t>
            </w:r>
          </w:p>
        </w:tc>
      </w:tr>
      <w:tr w:rsidR="005D774C" w:rsidRPr="00257B02" w:rsidTr="00A31B24">
        <w:trPr>
          <w:trHeight w:val="9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3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01 1 05 10210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01 1 05 10210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05 1 03 10240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05 1 03 10240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107,4</w:t>
            </w:r>
          </w:p>
        </w:tc>
      </w:tr>
      <w:tr w:rsidR="005D774C" w:rsidRPr="00257B02" w:rsidTr="00A31B24">
        <w:trPr>
          <w:trHeight w:val="30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08 4 00 00000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10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безопасного участия детей в дорожном движении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08 4 01 00000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9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Повышение безопасности дорожного движения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08 4 01 10200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08 4 01 10200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70,0</w:t>
            </w:r>
          </w:p>
        </w:tc>
      </w:tr>
      <w:tr w:rsidR="005D774C" w:rsidRPr="00257B02" w:rsidTr="00A31B24">
        <w:trPr>
          <w:trHeight w:val="9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460,9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122813,0</w:t>
            </w:r>
          </w:p>
        </w:tc>
      </w:tr>
      <w:tr w:rsidR="005D774C" w:rsidRPr="00257B02" w:rsidTr="00A31B24">
        <w:trPr>
          <w:trHeight w:val="14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460,9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122563,0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460,9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122438,0</w:t>
            </w:r>
          </w:p>
        </w:tc>
      </w:tr>
      <w:tr w:rsidR="005D774C" w:rsidRPr="00257B02" w:rsidTr="00A31B24">
        <w:trPr>
          <w:trHeight w:val="10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Развитие учреждений дополнительного образования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15171,7</w:t>
            </w:r>
          </w:p>
        </w:tc>
      </w:tr>
      <w:tr w:rsidR="005D774C" w:rsidRPr="00257B02" w:rsidTr="00A31B24">
        <w:trPr>
          <w:trHeight w:val="123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01 1 03 00590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15171,7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01 1 03 00590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205,0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15171,7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367,9</w:t>
            </w:r>
          </w:p>
        </w:tc>
      </w:tr>
      <w:tr w:rsidR="005D774C" w:rsidRPr="00257B02" w:rsidTr="00A31B24">
        <w:trPr>
          <w:trHeight w:val="50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367,9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01 1 04 60820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367,9</w:t>
            </w:r>
          </w:p>
        </w:tc>
      </w:tr>
      <w:tr w:rsidR="005D774C" w:rsidRPr="00257B02" w:rsidTr="00A31B24">
        <w:trPr>
          <w:trHeight w:val="8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106898,4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106898,4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01 1 05 00590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255,9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106898,4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125,0</w:t>
            </w:r>
          </w:p>
        </w:tc>
      </w:tr>
      <w:tr w:rsidR="005D774C" w:rsidRPr="00257B02" w:rsidTr="00A31B24">
        <w:trPr>
          <w:trHeight w:val="8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125,0</w:t>
            </w:r>
          </w:p>
        </w:tc>
      </w:tr>
      <w:tr w:rsidR="005D774C" w:rsidRPr="00257B02" w:rsidTr="00A31B24">
        <w:trPr>
          <w:trHeight w:val="4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01 2 02 60740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125,0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01 2 02 60740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125,0</w:t>
            </w:r>
          </w:p>
        </w:tc>
      </w:tr>
      <w:tr w:rsidR="005D774C" w:rsidRPr="00257B02" w:rsidTr="00A31B24">
        <w:trPr>
          <w:trHeight w:val="17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7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04 1 01 10360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04 1 01 10360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250,0</w:t>
            </w:r>
          </w:p>
        </w:tc>
      </w:tr>
      <w:tr w:rsidR="005D774C" w:rsidRPr="00257B02" w:rsidTr="00A31B24">
        <w:trPr>
          <w:trHeight w:val="6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3668,6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3668,6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3668,6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3668,6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1776,2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1179,4</w:t>
            </w:r>
          </w:p>
        </w:tc>
      </w:tr>
      <w:tr w:rsidR="005D774C" w:rsidRPr="00257B02" w:rsidTr="00A31B24">
        <w:trPr>
          <w:trHeight w:val="11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596,8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05 1 02 60590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-1641,0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05 1 02 60590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-1641,0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05 1 02 60840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27,6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05 1 02 60840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27,6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государственной программы Краснодарского края "Дети Кубани" (cредства районного бюджета)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S0590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1641,0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1864,8</w:t>
            </w:r>
          </w:p>
        </w:tc>
      </w:tr>
      <w:tr w:rsidR="005D774C" w:rsidRPr="00257B02" w:rsidTr="00A31B24">
        <w:trPr>
          <w:trHeight w:val="13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S0590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1641,0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1864,8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45729,2</w:t>
            </w:r>
          </w:p>
        </w:tc>
      </w:tr>
      <w:tr w:rsidR="005D774C" w:rsidRPr="00257B02" w:rsidTr="00A31B24">
        <w:trPr>
          <w:trHeight w:val="163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44646,9</w:t>
            </w:r>
          </w:p>
        </w:tc>
      </w:tr>
      <w:tr w:rsidR="005D774C" w:rsidRPr="00257B02" w:rsidTr="00A31B24">
        <w:trPr>
          <w:trHeight w:val="1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44646,9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Совершенствование деятельности учреждений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40572,9</w:t>
            </w:r>
          </w:p>
        </w:tc>
      </w:tr>
      <w:tr w:rsidR="005D774C" w:rsidRPr="00257B02" w:rsidTr="00A31B24">
        <w:trPr>
          <w:trHeight w:val="1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36411,3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32610,5</w:t>
            </w:r>
          </w:p>
        </w:tc>
      </w:tr>
      <w:tr w:rsidR="005D774C" w:rsidRPr="00257B02" w:rsidTr="00A31B24">
        <w:trPr>
          <w:trHeight w:val="136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3743,0</w:t>
            </w:r>
          </w:p>
        </w:tc>
      </w:tr>
      <w:tr w:rsidR="005D774C" w:rsidRPr="00257B02" w:rsidTr="00A31B24">
        <w:trPr>
          <w:trHeight w:val="4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57,8</w:t>
            </w:r>
          </w:p>
        </w:tc>
      </w:tr>
      <w:tr w:rsidR="005D774C" w:rsidRPr="00257B02" w:rsidTr="00A31B24">
        <w:trPr>
          <w:trHeight w:val="16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01 2 01 60860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4161,6</w:t>
            </w:r>
          </w:p>
        </w:tc>
      </w:tr>
      <w:tr w:rsidR="005D774C" w:rsidRPr="00257B02" w:rsidTr="00A31B24">
        <w:trPr>
          <w:trHeight w:val="23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3961,6</w:t>
            </w:r>
          </w:p>
        </w:tc>
      </w:tr>
      <w:tr w:rsidR="005D774C" w:rsidRPr="00257B02" w:rsidTr="00A31B24">
        <w:trPr>
          <w:trHeight w:val="12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01 2 01 60860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4074,0</w:t>
            </w:r>
          </w:p>
        </w:tc>
      </w:tr>
      <w:tr w:rsidR="005D774C" w:rsidRPr="00257B02" w:rsidTr="00A31B24">
        <w:trPr>
          <w:trHeight w:val="9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01 2 03 00190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4074,0</w:t>
            </w:r>
          </w:p>
        </w:tc>
      </w:tr>
      <w:tr w:rsidR="005D774C" w:rsidRPr="00257B02" w:rsidTr="00A31B24">
        <w:trPr>
          <w:trHeight w:val="27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3868,4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204,7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01 2 03 00190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0,9</w:t>
            </w:r>
          </w:p>
        </w:tc>
      </w:tr>
      <w:tr w:rsidR="005D774C" w:rsidRPr="00257B02" w:rsidTr="00A31B24">
        <w:trPr>
          <w:trHeight w:val="139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1082,3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1082,3</w:t>
            </w:r>
          </w:p>
        </w:tc>
      </w:tr>
      <w:tr w:rsidR="005D774C" w:rsidRPr="00257B02" w:rsidTr="00A31B24">
        <w:trPr>
          <w:trHeight w:val="18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Организация и проведение мероприятий, направленных на профилактику семейного неблагополучия,социально-средовую реабилитацию и адаптацию подростков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05 1 01 10450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05 1 01 10450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85,0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997,3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"Дети Кубани"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05 1  03 10240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997,3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05 1  03 10240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838,3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05 1  03 10240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159,0</w:t>
            </w:r>
          </w:p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47570,1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47570,1</w:t>
            </w:r>
          </w:p>
        </w:tc>
      </w:tr>
      <w:tr w:rsidR="005D774C" w:rsidRPr="00257B02" w:rsidTr="00A31B24">
        <w:trPr>
          <w:trHeight w:val="186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8245,2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8245,2</w:t>
            </w:r>
          </w:p>
        </w:tc>
      </w:tr>
      <w:tr w:rsidR="005D774C" w:rsidRPr="00257B02" w:rsidTr="00A31B24">
        <w:trPr>
          <w:trHeight w:val="6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Развитие дошкольного  образования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8245,2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образовательную программу дошкольного образования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01 1 01 60710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8245,2</w:t>
            </w:r>
          </w:p>
        </w:tc>
      </w:tr>
      <w:tr w:rsidR="005D774C" w:rsidRPr="00257B02" w:rsidTr="00A31B24">
        <w:trPr>
          <w:trHeight w:val="1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01 1 01 60710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103,0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01 1 01 60710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8142,2</w:t>
            </w:r>
          </w:p>
        </w:tc>
      </w:tr>
      <w:tr w:rsidR="005D774C" w:rsidRPr="00257B02" w:rsidTr="00A31B24">
        <w:trPr>
          <w:trHeight w:val="16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39324,9</w:t>
            </w:r>
          </w:p>
        </w:tc>
      </w:tr>
      <w:tr w:rsidR="005D774C" w:rsidRPr="00257B02" w:rsidTr="00A31B24">
        <w:trPr>
          <w:trHeight w:val="9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39324,9</w:t>
            </w:r>
          </w:p>
        </w:tc>
      </w:tr>
      <w:tr w:rsidR="005D774C" w:rsidRPr="00257B02" w:rsidTr="00A31B24">
        <w:trPr>
          <w:trHeight w:val="9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Совершениствование социальной поддержки семьи и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39324,9</w:t>
            </w:r>
          </w:p>
        </w:tc>
      </w:tr>
      <w:tr w:rsidR="005D774C" w:rsidRPr="00257B02" w:rsidTr="00A31B24">
        <w:trPr>
          <w:trHeight w:val="32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11 1 03 60670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21775,6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11 1 03 60670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1,6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11 1 03 60670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21774,0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11 1 03 60680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17249,4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11 1 03 60680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17249,4</w:t>
            </w:r>
          </w:p>
        </w:tc>
      </w:tr>
      <w:tr w:rsidR="005D774C" w:rsidRPr="00257B02" w:rsidTr="00A31B24">
        <w:trPr>
          <w:trHeight w:val="17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11 1 03 60720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147,0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11 1 03 60720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0,5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11 1 03 60720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146,5</w:t>
            </w:r>
          </w:p>
        </w:tc>
      </w:tr>
      <w:tr w:rsidR="005D774C" w:rsidRPr="00257B02" w:rsidTr="00A31B24">
        <w:trPr>
          <w:trHeight w:val="23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11 1 03 60730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152,9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925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11 1 03 60730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152,9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6544" w:type="dxa"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99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pPr>
              <w:rPr>
                <w:b/>
                <w:bCs/>
              </w:rPr>
            </w:pPr>
            <w:r w:rsidRPr="00A31B24">
              <w:rPr>
                <w:b/>
                <w:bCs/>
                <w:sz w:val="22"/>
                <w:szCs w:val="22"/>
              </w:rPr>
              <w:t>33811,4</w:t>
            </w:r>
          </w:p>
        </w:tc>
      </w:tr>
      <w:tr w:rsidR="005D774C" w:rsidRPr="00257B02" w:rsidTr="00A31B24">
        <w:trPr>
          <w:trHeight w:val="39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29016,6</w:t>
            </w:r>
          </w:p>
        </w:tc>
      </w:tr>
      <w:tr w:rsidR="005D774C" w:rsidRPr="00257B02" w:rsidTr="00A31B24">
        <w:trPr>
          <w:trHeight w:val="46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28916,6</w:t>
            </w:r>
          </w:p>
        </w:tc>
      </w:tr>
      <w:tr w:rsidR="005D774C" w:rsidRPr="00257B02" w:rsidTr="00A31B24">
        <w:trPr>
          <w:trHeight w:val="139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28916,6</w:t>
            </w:r>
          </w:p>
        </w:tc>
      </w:tr>
      <w:tr w:rsidR="005D774C" w:rsidRPr="00257B02" w:rsidTr="00A31B24">
        <w:trPr>
          <w:trHeight w:val="88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28916,6</w:t>
            </w:r>
          </w:p>
        </w:tc>
      </w:tr>
      <w:tr w:rsidR="005D774C" w:rsidRPr="00257B02" w:rsidTr="00A31B24">
        <w:trPr>
          <w:trHeight w:val="157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03 1 01 00000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438,7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28729,6</w:t>
            </w:r>
          </w:p>
        </w:tc>
      </w:tr>
      <w:tr w:rsidR="005D774C" w:rsidRPr="00257B02" w:rsidTr="00A31B24">
        <w:trPr>
          <w:trHeight w:val="126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232,0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28522,9</w:t>
            </w:r>
          </w:p>
        </w:tc>
      </w:tr>
      <w:tr w:rsidR="005D774C" w:rsidRPr="00257B02" w:rsidTr="00A31B24">
        <w:trPr>
          <w:trHeight w:val="145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232,0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28522,9</w:t>
            </w:r>
          </w:p>
        </w:tc>
      </w:tr>
      <w:tr w:rsidR="005D774C" w:rsidRPr="00257B02" w:rsidTr="00A31B24">
        <w:trPr>
          <w:trHeight w:val="145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S0640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206,7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206,7</w:t>
            </w:r>
          </w:p>
        </w:tc>
      </w:tr>
      <w:tr w:rsidR="005D774C" w:rsidRPr="00257B02" w:rsidTr="00A31B24">
        <w:trPr>
          <w:trHeight w:val="145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S0640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206,7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206,7</w:t>
            </w:r>
          </w:p>
        </w:tc>
      </w:tr>
      <w:tr w:rsidR="005D774C" w:rsidRPr="00257B02" w:rsidTr="00A31B24">
        <w:trPr>
          <w:trHeight w:val="106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Укрепление кадрового потенциала муниципальных 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187,0</w:t>
            </w:r>
          </w:p>
        </w:tc>
      </w:tr>
      <w:tr w:rsidR="005D774C" w:rsidRPr="00257B02" w:rsidTr="00A31B24">
        <w:trPr>
          <w:trHeight w:val="502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03 1 02 60820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187,0</w:t>
            </w:r>
          </w:p>
        </w:tc>
      </w:tr>
      <w:tr w:rsidR="005D774C" w:rsidRPr="00257B02" w:rsidTr="00A31B24">
        <w:trPr>
          <w:trHeight w:val="144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03 1 02 60820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187,0</w:t>
            </w:r>
          </w:p>
        </w:tc>
      </w:tr>
      <w:tr w:rsidR="005D774C" w:rsidRPr="00257B02" w:rsidTr="00A31B24">
        <w:trPr>
          <w:trHeight w:val="54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29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84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08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080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Реализация мероприятий муниципальной программы "Дети Кубани"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>
            <w:pPr>
              <w:rPr>
                <w:b/>
                <w:bCs/>
              </w:rPr>
            </w:pPr>
          </w:p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05 1 02 10240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600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100,0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4794,8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1720,8</w:t>
            </w:r>
          </w:p>
        </w:tc>
      </w:tr>
      <w:tr w:rsidR="005D774C" w:rsidRPr="00257B02" w:rsidTr="00A31B24">
        <w:trPr>
          <w:trHeight w:val="11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1720,8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1720,8</w:t>
            </w:r>
          </w:p>
        </w:tc>
      </w:tr>
      <w:tr w:rsidR="005D774C" w:rsidRPr="00257B02" w:rsidTr="00A31B24">
        <w:trPr>
          <w:trHeight w:val="15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1720,8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885,8</w:t>
            </w:r>
          </w:p>
        </w:tc>
      </w:tr>
      <w:tr w:rsidR="005D774C" w:rsidRPr="00257B02" w:rsidTr="00A31B24">
        <w:trPr>
          <w:trHeight w:val="25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849,4</w:t>
            </w:r>
          </w:p>
        </w:tc>
      </w:tr>
      <w:tr w:rsidR="005D774C" w:rsidRPr="00257B02" w:rsidTr="00A31B24">
        <w:trPr>
          <w:trHeight w:val="13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36,3</w:t>
            </w:r>
          </w:p>
        </w:tc>
      </w:tr>
      <w:tr w:rsidR="005D774C" w:rsidRPr="00257B02" w:rsidTr="00A31B24">
        <w:trPr>
          <w:trHeight w:val="60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0,1</w:t>
            </w:r>
          </w:p>
        </w:tc>
      </w:tr>
      <w:tr w:rsidR="005D774C" w:rsidRPr="00257B02" w:rsidTr="00A31B24">
        <w:trPr>
          <w:trHeight w:val="8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03 1 01 10250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635,0</w:t>
            </w:r>
          </w:p>
        </w:tc>
      </w:tr>
      <w:tr w:rsidR="005D774C" w:rsidRPr="00257B02" w:rsidTr="00A31B24">
        <w:trPr>
          <w:trHeight w:val="13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03 1 01 10250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635,0</w:t>
            </w:r>
          </w:p>
        </w:tc>
      </w:tr>
      <w:tr w:rsidR="005D774C" w:rsidRPr="00257B02" w:rsidTr="00A31B24">
        <w:trPr>
          <w:trHeight w:val="238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03 1 01 60120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-176,0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231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03 1 01 60120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-176,0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271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S0120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237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S0120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176,0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200,0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3074,0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3074,0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3074,0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08 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2154,0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1688,4</w:t>
            </w:r>
          </w:p>
        </w:tc>
      </w:tr>
      <w:tr w:rsidR="005D774C" w:rsidRPr="00257B02" w:rsidTr="00A31B24">
        <w:trPr>
          <w:trHeight w:val="11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1314,2</w:t>
            </w:r>
          </w:p>
        </w:tc>
      </w:tr>
      <w:tr w:rsidR="005D774C" w:rsidRPr="00257B02" w:rsidTr="00A31B24">
        <w:trPr>
          <w:trHeight w:val="130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354,4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03 1 01 00590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19,8</w:t>
            </w:r>
          </w:p>
        </w:tc>
      </w:tr>
      <w:tr w:rsidR="005D774C" w:rsidRPr="00257B02" w:rsidTr="00A31B24">
        <w:trPr>
          <w:trHeight w:val="22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03 1 01 60120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-409,7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03 1 01 60120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-409,7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S0120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465,6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01 S0120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409,7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465,6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03 1 03 00000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920,0</w:t>
            </w:r>
          </w:p>
        </w:tc>
      </w:tr>
      <w:tr w:rsidR="005D774C" w:rsidRPr="00257B02" w:rsidTr="00A31B24">
        <w:trPr>
          <w:trHeight w:val="75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03 1 03 00190</w:t>
            </w:r>
          </w:p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920,0</w:t>
            </w:r>
          </w:p>
        </w:tc>
      </w:tr>
      <w:tr w:rsidR="005D774C" w:rsidRPr="00257B02" w:rsidTr="00A31B24">
        <w:trPr>
          <w:trHeight w:val="262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812,4</w:t>
            </w:r>
          </w:p>
        </w:tc>
      </w:tr>
      <w:tr w:rsidR="005D774C" w:rsidRPr="00257B02" w:rsidTr="00A31B24">
        <w:trPr>
          <w:trHeight w:val="124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106,8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926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03 1 03 00190</w:t>
            </w:r>
          </w:p>
        </w:tc>
        <w:tc>
          <w:tcPr>
            <w:tcW w:w="709" w:type="dxa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 w:rsidP="00257B02">
            <w:r w:rsidRPr="00A31B24">
              <w:rPr>
                <w:sz w:val="22"/>
                <w:szCs w:val="22"/>
              </w:rPr>
              <w:t>0,8</w:t>
            </w:r>
          </w:p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/>
        </w:tc>
        <w:tc>
          <w:tcPr>
            <w:tcW w:w="992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/>
        </w:tc>
      </w:tr>
      <w:tr w:rsidR="005D774C" w:rsidRPr="00257B02" w:rsidTr="00A31B24">
        <w:trPr>
          <w:trHeight w:val="37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6544" w:type="dxa"/>
          </w:tcPr>
          <w:p w:rsidR="005D774C" w:rsidRPr="00A31B24" w:rsidRDefault="005D774C"/>
        </w:tc>
        <w:tc>
          <w:tcPr>
            <w:tcW w:w="992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/>
        </w:tc>
      </w:tr>
      <w:tr w:rsidR="005D774C" w:rsidRPr="00257B02" w:rsidTr="00A31B24">
        <w:trPr>
          <w:trHeight w:val="42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8954" w:type="dxa"/>
            <w:gridSpan w:val="4"/>
            <w:vMerge w:val="restart"/>
          </w:tcPr>
          <w:p w:rsidR="005D774C" w:rsidRPr="00A31B24" w:rsidRDefault="005D774C">
            <w:r w:rsidRPr="00A31B24">
              <w:rPr>
                <w:sz w:val="22"/>
                <w:szCs w:val="22"/>
              </w:rPr>
              <w:t>Заместитель главы муниципального образования Выселковский район, начальник финансового управления администрации муниципального образования Выселковский район</w:t>
            </w:r>
          </w:p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/>
        </w:tc>
      </w:tr>
      <w:tr w:rsidR="005D774C" w:rsidRPr="00257B02" w:rsidTr="00A31B24">
        <w:trPr>
          <w:trHeight w:val="780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8954" w:type="dxa"/>
            <w:gridSpan w:val="4"/>
            <w:vMerge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709" w:type="dxa"/>
            <w:noWrap/>
          </w:tcPr>
          <w:p w:rsidR="005D774C" w:rsidRPr="00A31B24" w:rsidRDefault="005D774C"/>
        </w:tc>
        <w:tc>
          <w:tcPr>
            <w:tcW w:w="1275" w:type="dxa"/>
            <w:noWrap/>
          </w:tcPr>
          <w:p w:rsidR="005D774C" w:rsidRPr="00A31B24" w:rsidRDefault="005D774C"/>
        </w:tc>
        <w:tc>
          <w:tcPr>
            <w:tcW w:w="1560" w:type="dxa"/>
            <w:gridSpan w:val="2"/>
            <w:noWrap/>
          </w:tcPr>
          <w:p w:rsidR="005D774C" w:rsidRPr="00A31B24" w:rsidRDefault="005D774C"/>
        </w:tc>
      </w:tr>
      <w:tr w:rsidR="005D774C" w:rsidRPr="00257B02" w:rsidTr="00A31B24">
        <w:trPr>
          <w:trHeight w:val="555"/>
        </w:trPr>
        <w:tc>
          <w:tcPr>
            <w:tcW w:w="402" w:type="dxa"/>
            <w:noWrap/>
          </w:tcPr>
          <w:p w:rsidR="005D774C" w:rsidRPr="00A31B24" w:rsidRDefault="005D774C"/>
        </w:tc>
        <w:tc>
          <w:tcPr>
            <w:tcW w:w="8954" w:type="dxa"/>
            <w:gridSpan w:val="4"/>
            <w:vMerge/>
          </w:tcPr>
          <w:p w:rsidR="005D774C" w:rsidRPr="00A31B24" w:rsidRDefault="005D774C"/>
        </w:tc>
        <w:tc>
          <w:tcPr>
            <w:tcW w:w="1701" w:type="dxa"/>
            <w:noWrap/>
          </w:tcPr>
          <w:p w:rsidR="005D774C" w:rsidRPr="00A31B24" w:rsidRDefault="005D774C"/>
        </w:tc>
        <w:tc>
          <w:tcPr>
            <w:tcW w:w="3544" w:type="dxa"/>
            <w:gridSpan w:val="4"/>
            <w:noWrap/>
          </w:tcPr>
          <w:p w:rsidR="005D774C" w:rsidRPr="00A31B24" w:rsidRDefault="005D774C">
            <w:r w:rsidRPr="00A31B24">
              <w:rPr>
                <w:sz w:val="22"/>
                <w:szCs w:val="22"/>
              </w:rPr>
              <w:t xml:space="preserve">    И.А.Колесникова</w:t>
            </w:r>
          </w:p>
        </w:tc>
      </w:tr>
    </w:tbl>
    <w:p w:rsidR="005D774C" w:rsidRPr="006C7069" w:rsidRDefault="005D774C">
      <w:pPr>
        <w:rPr>
          <w:lang w:val="en-US"/>
        </w:rPr>
      </w:pPr>
    </w:p>
    <w:sectPr w:rsidR="005D774C" w:rsidRPr="006C7069" w:rsidSect="006C7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069"/>
    <w:rsid w:val="00246ACB"/>
    <w:rsid w:val="00257B02"/>
    <w:rsid w:val="002B4727"/>
    <w:rsid w:val="00471618"/>
    <w:rsid w:val="00485DF6"/>
    <w:rsid w:val="005041DA"/>
    <w:rsid w:val="0054285F"/>
    <w:rsid w:val="005D774C"/>
    <w:rsid w:val="0067418A"/>
    <w:rsid w:val="006B0F65"/>
    <w:rsid w:val="006C7069"/>
    <w:rsid w:val="00735EAE"/>
    <w:rsid w:val="00781978"/>
    <w:rsid w:val="007A6890"/>
    <w:rsid w:val="007F2954"/>
    <w:rsid w:val="008C49B3"/>
    <w:rsid w:val="008C4FB8"/>
    <w:rsid w:val="008E4B3E"/>
    <w:rsid w:val="00A31B24"/>
    <w:rsid w:val="00BA3DC6"/>
    <w:rsid w:val="00BE672E"/>
    <w:rsid w:val="00C244DB"/>
    <w:rsid w:val="00CB6ACA"/>
    <w:rsid w:val="00CC3E71"/>
    <w:rsid w:val="00E216C6"/>
    <w:rsid w:val="00E542EA"/>
    <w:rsid w:val="00EE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06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7B0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57B02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257B02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257B02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257B0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257B02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257B02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257B0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257B0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257B02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9">
    <w:name w:val="xl79"/>
    <w:basedOn w:val="Normal"/>
    <w:uiPriority w:val="99"/>
    <w:rsid w:val="00257B02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80">
    <w:name w:val="xl80"/>
    <w:basedOn w:val="Normal"/>
    <w:uiPriority w:val="99"/>
    <w:rsid w:val="00257B0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257B02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2">
    <w:name w:val="xl82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257B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Normal"/>
    <w:uiPriority w:val="99"/>
    <w:rsid w:val="00257B0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257B02"/>
    <w:pP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Normal"/>
    <w:uiPriority w:val="99"/>
    <w:rsid w:val="00257B0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7">
    <w:name w:val="xl87"/>
    <w:basedOn w:val="Normal"/>
    <w:uiPriority w:val="99"/>
    <w:rsid w:val="00257B02"/>
    <w:pP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Normal"/>
    <w:uiPriority w:val="99"/>
    <w:rsid w:val="00257B02"/>
    <w:pPr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257B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257B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1">
    <w:name w:val="xl91"/>
    <w:basedOn w:val="Normal"/>
    <w:uiPriority w:val="99"/>
    <w:rsid w:val="00257B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257B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uiPriority w:val="99"/>
    <w:rsid w:val="00257B0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257B02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257B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257B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table" w:styleId="TableGrid">
    <w:name w:val="Table Grid"/>
    <w:basedOn w:val="TableNormal"/>
    <w:uiPriority w:val="99"/>
    <w:rsid w:val="00257B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8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88</Pages>
  <Words>10187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12</cp:revision>
  <dcterms:created xsi:type="dcterms:W3CDTF">2018-04-05T12:43:00Z</dcterms:created>
  <dcterms:modified xsi:type="dcterms:W3CDTF">2018-04-06T11:35:00Z</dcterms:modified>
</cp:coreProperties>
</file>